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AD3C21" w:rsidTr="00AF074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A152D0" w:rsidRDefault="00695B7F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95B7F">
              <w:rPr>
                <w:b/>
                <w:sz w:val="26"/>
                <w:szCs w:val="26"/>
                <w:lang w:val="en-US"/>
              </w:rPr>
              <w:t>203A</w:t>
            </w:r>
            <w:r w:rsidR="00A152D0">
              <w:rPr>
                <w:b/>
                <w:sz w:val="26"/>
                <w:szCs w:val="26"/>
              </w:rPr>
              <w:t>_047</w:t>
            </w:r>
          </w:p>
        </w:tc>
      </w:tr>
      <w:tr w:rsidR="00C44B8B" w:rsidTr="00AF074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C35997" w:rsidRDefault="00D01CDB" w:rsidP="008808E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35997">
              <w:rPr>
                <w:b/>
                <w:sz w:val="26"/>
                <w:szCs w:val="26"/>
                <w:lang w:val="en-US"/>
              </w:rPr>
              <w:t>2226379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F0748">
        <w:rPr>
          <w:b w:val="0"/>
          <w:sz w:val="26"/>
          <w:szCs w:val="26"/>
        </w:rPr>
        <w:t>“_______” ___________________</w:t>
      </w:r>
      <w:r w:rsidRPr="00CB6078">
        <w:rPr>
          <w:sz w:val="26"/>
          <w:szCs w:val="26"/>
        </w:rPr>
        <w:t xml:space="preserve"> 20</w:t>
      </w:r>
      <w:r w:rsidRPr="00AF0748">
        <w:rPr>
          <w:b w:val="0"/>
          <w:sz w:val="26"/>
          <w:szCs w:val="26"/>
        </w:rPr>
        <w:t>_____</w:t>
      </w:r>
      <w:r w:rsidRPr="00CB6078">
        <w:rPr>
          <w:sz w:val="26"/>
          <w:szCs w:val="26"/>
        </w:rPr>
        <w:t xml:space="preserve">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</w:t>
      </w:r>
      <w:bookmarkStart w:id="0" w:name="_GoBack"/>
      <w:bookmarkEnd w:id="0"/>
      <w:r w:rsidRPr="00CB6078">
        <w:t>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DB04C2">
        <w:rPr>
          <w:b/>
          <w:sz w:val="26"/>
          <w:szCs w:val="26"/>
        </w:rPr>
        <w:t>(</w:t>
      </w:r>
      <w:r w:rsidR="00D01CDB" w:rsidRPr="00C35997">
        <w:rPr>
          <w:b/>
          <w:sz w:val="26"/>
          <w:szCs w:val="26"/>
        </w:rPr>
        <w:t>Полоса стальная</w:t>
      </w:r>
      <w:r w:rsidR="00C35997" w:rsidRPr="00C35997">
        <w:rPr>
          <w:b/>
          <w:sz w:val="26"/>
          <w:szCs w:val="26"/>
        </w:rPr>
        <w:t xml:space="preserve"> горячекатаная</w:t>
      </w:r>
      <w:r w:rsidR="00D01CDB" w:rsidRPr="00C35997">
        <w:rPr>
          <w:b/>
          <w:sz w:val="26"/>
          <w:szCs w:val="26"/>
        </w:rPr>
        <w:t xml:space="preserve"> 8х80</w:t>
      </w:r>
      <w:r w:rsidR="00DB04C2">
        <w:rPr>
          <w:b/>
          <w:sz w:val="26"/>
          <w:szCs w:val="26"/>
        </w:rPr>
        <w:t>)</w:t>
      </w:r>
      <w:r w:rsidR="009C0389" w:rsidRPr="00C35997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>Лот №</w:t>
      </w:r>
      <w:r w:rsidR="009C0389" w:rsidRPr="00E62C7C">
        <w:rPr>
          <w:b/>
          <w:sz w:val="26"/>
          <w:szCs w:val="26"/>
        </w:rPr>
        <w:t xml:space="preserve"> </w:t>
      </w:r>
      <w:r w:rsidR="00BD2843" w:rsidRPr="00DB04C2">
        <w:rPr>
          <w:b/>
          <w:sz w:val="26"/>
          <w:szCs w:val="26"/>
          <w:u w:val="single"/>
        </w:rPr>
        <w:t>203</w:t>
      </w:r>
      <w:r w:rsidR="00620938" w:rsidRPr="00DB04C2">
        <w:rPr>
          <w:b/>
          <w:sz w:val="26"/>
          <w:szCs w:val="26"/>
          <w:u w:val="single"/>
          <w:lang w:val="en-US"/>
        </w:rPr>
        <w:t>A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8808E5" w:rsidRPr="00D9073D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073D">
        <w:rPr>
          <w:b/>
          <w:bCs/>
          <w:sz w:val="26"/>
          <w:szCs w:val="26"/>
        </w:rPr>
        <w:t>Технические требования к продукции.</w:t>
      </w:r>
    </w:p>
    <w:p w:rsidR="008808E5" w:rsidRPr="00E363B7" w:rsidRDefault="008808E5" w:rsidP="008808E5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>Технические требования, характеристики металлопроката должны соответствовать параметрам</w:t>
      </w:r>
      <w:r w:rsidRPr="00E363B7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E363B7">
        <w:rPr>
          <w:sz w:val="24"/>
          <w:szCs w:val="24"/>
        </w:rPr>
        <w:t>ГОСТ 103-2006 «Прокат сортовой стальной горячекатаный полосовой. Сортамент».</w:t>
      </w:r>
    </w:p>
    <w:p w:rsidR="008808E5" w:rsidRPr="00CB6078" w:rsidRDefault="008808E5" w:rsidP="008808E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8808E5" w:rsidRPr="00CB6078" w:rsidRDefault="008808E5" w:rsidP="008808E5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8808E5" w:rsidRPr="00CB6078" w:rsidRDefault="008808E5" w:rsidP="008808E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8808E5" w:rsidRPr="00CB6078" w:rsidRDefault="008808E5" w:rsidP="008808E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808E5" w:rsidRPr="00CB6078" w:rsidRDefault="008808E5" w:rsidP="008808E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808E5" w:rsidRPr="00CB6078" w:rsidRDefault="008808E5" w:rsidP="008808E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8808E5" w:rsidRPr="00CB6078" w:rsidRDefault="008808E5" w:rsidP="008808E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808E5" w:rsidRPr="00CB6078" w:rsidRDefault="008808E5" w:rsidP="008808E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808E5" w:rsidRPr="00CB6078" w:rsidRDefault="008808E5" w:rsidP="008808E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8808E5" w:rsidRPr="00FF548D" w:rsidRDefault="008808E5" w:rsidP="008808E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 xml:space="preserve">ГОСТ 103-2006 </w:t>
      </w:r>
      <w:r>
        <w:rPr>
          <w:sz w:val="24"/>
          <w:szCs w:val="24"/>
        </w:rPr>
        <w:t>«</w:t>
      </w:r>
      <w:r w:rsidRPr="00E363B7">
        <w:rPr>
          <w:sz w:val="24"/>
          <w:szCs w:val="24"/>
        </w:rPr>
        <w:t>Прокат сортовой стальной горячекатаный полосовой. Сортамент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8808E5" w:rsidRPr="00CB6078" w:rsidRDefault="008808E5" w:rsidP="008808E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808E5" w:rsidRPr="00CB6078" w:rsidRDefault="008808E5" w:rsidP="008808E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8808E5" w:rsidRPr="00CB6078" w:rsidRDefault="008808E5" w:rsidP="008808E5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808E5" w:rsidRPr="00CB6078" w:rsidRDefault="008808E5" w:rsidP="008808E5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8808E5" w:rsidRPr="00CB6078" w:rsidRDefault="008808E5" w:rsidP="008808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808E5" w:rsidRPr="00CB6078" w:rsidRDefault="008808E5" w:rsidP="008808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8808E5" w:rsidRPr="00CB6078" w:rsidRDefault="008808E5" w:rsidP="008808E5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8808E5" w:rsidRDefault="008808E5" w:rsidP="008808E5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8808E5" w:rsidRPr="00CB6078" w:rsidRDefault="008808E5" w:rsidP="008808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8808E5" w:rsidRDefault="008808E5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8808E5" w:rsidRPr="00CB6078" w:rsidRDefault="008808E5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808E5" w:rsidRDefault="008808E5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8808E5" w:rsidRPr="00CB6078" w:rsidRDefault="008808E5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808E5" w:rsidRDefault="008808E5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8808E5" w:rsidRPr="00CB6078" w:rsidRDefault="008808E5" w:rsidP="008808E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808E5" w:rsidRPr="00CB6078" w:rsidRDefault="008808E5" w:rsidP="008808E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8808E5" w:rsidRPr="00CB6078" w:rsidRDefault="008808E5" w:rsidP="008808E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8808E5" w:rsidRPr="00CB6078" w:rsidRDefault="008808E5" w:rsidP="008808E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08E5" w:rsidRPr="00CB6078" w:rsidRDefault="008808E5" w:rsidP="008808E5">
      <w:pPr>
        <w:rPr>
          <w:sz w:val="26"/>
          <w:szCs w:val="26"/>
        </w:rPr>
      </w:pPr>
    </w:p>
    <w:p w:rsidR="008808E5" w:rsidRPr="00CB6078" w:rsidRDefault="008808E5" w:rsidP="008808E5">
      <w:pPr>
        <w:rPr>
          <w:sz w:val="26"/>
          <w:szCs w:val="26"/>
        </w:rPr>
      </w:pPr>
    </w:p>
    <w:p w:rsidR="008808E5" w:rsidRPr="00CB6078" w:rsidRDefault="008808E5" w:rsidP="008808E5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8808E5" w:rsidRPr="00CB6078" w:rsidRDefault="008808E5" w:rsidP="008808E5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8808E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1D1" w:rsidRDefault="006341D1">
      <w:r>
        <w:separator/>
      </w:r>
    </w:p>
  </w:endnote>
  <w:endnote w:type="continuationSeparator" w:id="0">
    <w:p w:rsidR="006341D1" w:rsidRDefault="0063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1D1" w:rsidRDefault="006341D1">
      <w:r>
        <w:separator/>
      </w:r>
    </w:p>
  </w:footnote>
  <w:footnote w:type="continuationSeparator" w:id="0">
    <w:p w:rsidR="006341D1" w:rsidRDefault="00634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82BE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CDB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790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2EF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4B09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2BE0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1D1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5B7F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691E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08E5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43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2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303"/>
    <w:rsid w:val="00A44C22"/>
    <w:rsid w:val="00A45384"/>
    <w:rsid w:val="00A47ABB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CA9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0748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5FBD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5997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0158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CDB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04C2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2C7C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773A67-0C04-4B98-869A-9A124545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F0350-1307-4EAB-BFA5-78214161DC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DA0F91-3850-433F-9F40-772684C6F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6AA0CC-A308-4D0B-83B2-25399489EB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6941313-BBC1-4EB5-BA4B-795D46685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2020-05-27T11:35:00Z</dcterms:created>
  <dcterms:modified xsi:type="dcterms:W3CDTF">2020-05-27T11:35:00Z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